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C5" w:rsidRDefault="000D37C5" w:rsidP="00FD0AD6">
      <w:pPr>
        <w:rPr>
          <w:rFonts w:ascii="Arial" w:hAnsi="Arial" w:cs="Arial"/>
        </w:rPr>
      </w:pPr>
      <w:bookmarkStart w:id="0" w:name="Par431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Приложение № 4</w:t>
      </w:r>
    </w:p>
    <w:p w:rsidR="000D37C5" w:rsidRDefault="000D37C5" w:rsidP="00FD0A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к постановлению главы</w:t>
      </w:r>
    </w:p>
    <w:p w:rsidR="000D37C5" w:rsidRDefault="000D37C5" w:rsidP="00FD0AD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0D37C5" w:rsidRDefault="000D37C5" w:rsidP="00FD0AD6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от   19.03.2014   </w:t>
      </w:r>
      <w:r w:rsidRPr="00706336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 442</w:t>
      </w:r>
    </w:p>
    <w:p w:rsidR="000D37C5" w:rsidRDefault="000D37C5" w:rsidP="00FD0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page" w:horzAnchor="margin" w:tblpY="3106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2174"/>
        <w:gridCol w:w="1276"/>
        <w:gridCol w:w="1275"/>
        <w:gridCol w:w="1899"/>
        <w:gridCol w:w="1503"/>
        <w:gridCol w:w="1560"/>
        <w:gridCol w:w="1276"/>
      </w:tblGrid>
      <w:tr w:rsidR="000D37C5" w:rsidRPr="00AB0913" w:rsidTr="00175E2F">
        <w:trPr>
          <w:trHeight w:val="390"/>
        </w:trPr>
        <w:tc>
          <w:tcPr>
            <w:tcW w:w="3888" w:type="dxa"/>
          </w:tcPr>
          <w:p w:rsidR="000D37C5" w:rsidRPr="005D0BB3" w:rsidRDefault="000D37C5" w:rsidP="00175E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Проектирование и строительство ф</w:t>
            </w:r>
            <w:r w:rsidRPr="005D0BB3">
              <w:rPr>
                <w:rFonts w:ascii="Arial" w:hAnsi="Arial" w:cs="Arial"/>
              </w:rPr>
              <w:t>изкультур</w:t>
            </w:r>
            <w:r>
              <w:rPr>
                <w:rFonts w:ascii="Arial" w:hAnsi="Arial" w:cs="Arial"/>
              </w:rPr>
              <w:t>но-оздоровительного</w:t>
            </w:r>
            <w:r w:rsidRPr="005D0BB3">
              <w:rPr>
                <w:rFonts w:ascii="Arial" w:hAnsi="Arial" w:cs="Arial"/>
              </w:rPr>
              <w:t xml:space="preserve"> комплекс</w:t>
            </w:r>
            <w:r>
              <w:rPr>
                <w:rFonts w:ascii="Arial" w:hAnsi="Arial" w:cs="Arial"/>
              </w:rPr>
              <w:t>а</w:t>
            </w:r>
            <w:r w:rsidRPr="005D0BB3">
              <w:rPr>
                <w:rFonts w:ascii="Arial" w:hAnsi="Arial" w:cs="Arial"/>
              </w:rPr>
              <w:t xml:space="preserve"> с плавательным бассейном</w:t>
            </w:r>
            <w:r>
              <w:rPr>
                <w:rFonts w:ascii="Arial" w:hAnsi="Arial" w:cs="Arial"/>
              </w:rPr>
              <w:t>,</w:t>
            </w:r>
            <w:r w:rsidRPr="005D0B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п.Сычево</w:t>
            </w:r>
            <w:r w:rsidRPr="005D0BB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Волоколамский</w:t>
            </w:r>
            <w:r w:rsidRPr="005D0BB3">
              <w:rPr>
                <w:rFonts w:ascii="Arial" w:hAnsi="Arial" w:cs="Arial"/>
              </w:rPr>
              <w:t xml:space="preserve"> муниципальный район</w:t>
            </w:r>
          </w:p>
        </w:tc>
        <w:tc>
          <w:tcPr>
            <w:tcW w:w="2174" w:type="dxa"/>
          </w:tcPr>
          <w:p w:rsidR="000D37C5" w:rsidRDefault="000D37C5" w:rsidP="00175E2F">
            <w:pPr>
              <w:jc w:val="both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Средства бюджета Московской об</w:t>
            </w:r>
            <w:r>
              <w:rPr>
                <w:rFonts w:ascii="Arial" w:hAnsi="Arial" w:cs="Arial"/>
              </w:rPr>
              <w:t>ласти</w:t>
            </w:r>
          </w:p>
          <w:p w:rsidR="000D37C5" w:rsidRDefault="000D37C5" w:rsidP="00175E2F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0D37C5" w:rsidRPr="00AB0913" w:rsidRDefault="000D37C5" w:rsidP="00175E2F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0D37C5" w:rsidRPr="00AB0913" w:rsidRDefault="000D37C5" w:rsidP="00175E2F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0D37C5" w:rsidRPr="00AB0913" w:rsidRDefault="000D37C5" w:rsidP="00175E2F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0D37C5" w:rsidRPr="00AB0913" w:rsidRDefault="000D37C5" w:rsidP="00175E2F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276" w:type="dxa"/>
          </w:tcPr>
          <w:p w:rsidR="000D37C5" w:rsidRPr="00AB0913" w:rsidRDefault="000D37C5" w:rsidP="00175E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5" w:type="dxa"/>
          </w:tcPr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186521,0</w:t>
            </w: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9800</w:t>
            </w:r>
            <w:r w:rsidRPr="005D0BB3">
              <w:rPr>
                <w:rFonts w:ascii="Arial" w:hAnsi="Arial" w:cs="Arial"/>
              </w:rPr>
              <w:t>,0</w:t>
            </w:r>
          </w:p>
        </w:tc>
        <w:tc>
          <w:tcPr>
            <w:tcW w:w="1899" w:type="dxa"/>
          </w:tcPr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186521,0</w:t>
            </w: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9800</w:t>
            </w:r>
            <w:r w:rsidRPr="005D0BB3">
              <w:rPr>
                <w:rFonts w:ascii="Arial" w:hAnsi="Arial" w:cs="Arial"/>
              </w:rPr>
              <w:t>,0</w:t>
            </w:r>
          </w:p>
        </w:tc>
        <w:tc>
          <w:tcPr>
            <w:tcW w:w="1503" w:type="dxa"/>
          </w:tcPr>
          <w:p w:rsidR="000D37C5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0D37C5" w:rsidRPr="005A20C7" w:rsidRDefault="000D37C5" w:rsidP="00175E2F">
            <w:pPr>
              <w:rPr>
                <w:rFonts w:ascii="Arial" w:hAnsi="Arial" w:cs="Arial"/>
              </w:rPr>
            </w:pPr>
          </w:p>
          <w:p w:rsidR="000D37C5" w:rsidRPr="005A20C7" w:rsidRDefault="000D37C5" w:rsidP="00175E2F">
            <w:pPr>
              <w:rPr>
                <w:rFonts w:ascii="Arial" w:hAnsi="Arial" w:cs="Arial"/>
              </w:rPr>
            </w:pPr>
          </w:p>
          <w:p w:rsidR="000D37C5" w:rsidRPr="005A20C7" w:rsidRDefault="000D37C5" w:rsidP="00175E2F">
            <w:pPr>
              <w:rPr>
                <w:rFonts w:ascii="Arial" w:hAnsi="Arial" w:cs="Arial"/>
              </w:rPr>
            </w:pPr>
          </w:p>
          <w:p w:rsidR="000D37C5" w:rsidRDefault="000D37C5" w:rsidP="00175E2F">
            <w:pPr>
              <w:rPr>
                <w:rFonts w:ascii="Arial" w:hAnsi="Arial" w:cs="Arial"/>
              </w:rPr>
            </w:pPr>
          </w:p>
          <w:p w:rsidR="000D37C5" w:rsidRPr="005A20C7" w:rsidRDefault="000D37C5" w:rsidP="00175E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</w:tcPr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</w:tcPr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D37C5" w:rsidRPr="005D0BB3" w:rsidRDefault="000D37C5" w:rsidP="00175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</w:tc>
      </w:tr>
    </w:tbl>
    <w:p w:rsidR="000D37C5" w:rsidRPr="0007214E" w:rsidRDefault="000D37C5" w:rsidP="0007214E">
      <w:pPr>
        <w:jc w:val="both"/>
        <w:rPr>
          <w:rFonts w:ascii="Arial" w:hAnsi="Arial" w:cs="Arial"/>
        </w:rPr>
      </w:pPr>
    </w:p>
    <w:sectPr w:rsidR="000D37C5" w:rsidRPr="0007214E" w:rsidSect="00160B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0952"/>
    <w:multiLevelType w:val="hybridMultilevel"/>
    <w:tmpl w:val="72E4F73E"/>
    <w:lvl w:ilvl="0" w:tplc="225A1AE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348F5"/>
    <w:multiLevelType w:val="hybridMultilevel"/>
    <w:tmpl w:val="C55CD046"/>
    <w:lvl w:ilvl="0" w:tplc="9948CF0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10AD6"/>
    <w:multiLevelType w:val="hybridMultilevel"/>
    <w:tmpl w:val="3844EA2A"/>
    <w:lvl w:ilvl="0" w:tplc="0BA0704A">
      <w:start w:val="2015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AD6"/>
    <w:rsid w:val="00004FD3"/>
    <w:rsid w:val="000071C1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2C8"/>
    <w:rsid w:val="00053FED"/>
    <w:rsid w:val="00054C59"/>
    <w:rsid w:val="00057F96"/>
    <w:rsid w:val="00061E9F"/>
    <w:rsid w:val="00062B0F"/>
    <w:rsid w:val="00065FE4"/>
    <w:rsid w:val="0007190E"/>
    <w:rsid w:val="0007214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2633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37C5"/>
    <w:rsid w:val="000D47A7"/>
    <w:rsid w:val="000D69A6"/>
    <w:rsid w:val="000D6D78"/>
    <w:rsid w:val="000E08E5"/>
    <w:rsid w:val="000E4815"/>
    <w:rsid w:val="000E5B4F"/>
    <w:rsid w:val="000E785E"/>
    <w:rsid w:val="000E7AD0"/>
    <w:rsid w:val="000F0E2E"/>
    <w:rsid w:val="000F3820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604C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1F60"/>
    <w:rsid w:val="00133EC5"/>
    <w:rsid w:val="00136E57"/>
    <w:rsid w:val="001411CB"/>
    <w:rsid w:val="001434D3"/>
    <w:rsid w:val="00144118"/>
    <w:rsid w:val="00146335"/>
    <w:rsid w:val="00152EA0"/>
    <w:rsid w:val="001534D7"/>
    <w:rsid w:val="00153CDE"/>
    <w:rsid w:val="00160B1C"/>
    <w:rsid w:val="00161394"/>
    <w:rsid w:val="00163930"/>
    <w:rsid w:val="00167169"/>
    <w:rsid w:val="00175A72"/>
    <w:rsid w:val="00175E2F"/>
    <w:rsid w:val="00176067"/>
    <w:rsid w:val="00180C3E"/>
    <w:rsid w:val="001817B4"/>
    <w:rsid w:val="00185C13"/>
    <w:rsid w:val="00192972"/>
    <w:rsid w:val="00196D51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18B6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5B35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37C8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81C8E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4A71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2FAC"/>
    <w:rsid w:val="003B5E31"/>
    <w:rsid w:val="003B663A"/>
    <w:rsid w:val="003C1172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868C4"/>
    <w:rsid w:val="004900AC"/>
    <w:rsid w:val="004913D3"/>
    <w:rsid w:val="004919AF"/>
    <w:rsid w:val="0049603F"/>
    <w:rsid w:val="004962E0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17DB"/>
    <w:rsid w:val="00573E35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A20C7"/>
    <w:rsid w:val="005B2442"/>
    <w:rsid w:val="005B2DBB"/>
    <w:rsid w:val="005B2ED8"/>
    <w:rsid w:val="005B33FB"/>
    <w:rsid w:val="005B5977"/>
    <w:rsid w:val="005B73FA"/>
    <w:rsid w:val="005C10E4"/>
    <w:rsid w:val="005C1ACE"/>
    <w:rsid w:val="005C3680"/>
    <w:rsid w:val="005C409E"/>
    <w:rsid w:val="005D0B83"/>
    <w:rsid w:val="005D0BB3"/>
    <w:rsid w:val="005D219F"/>
    <w:rsid w:val="005D3933"/>
    <w:rsid w:val="005D4741"/>
    <w:rsid w:val="005E03A7"/>
    <w:rsid w:val="005E5FD6"/>
    <w:rsid w:val="005F36F5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8D9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1A01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5DAB"/>
    <w:rsid w:val="006A7964"/>
    <w:rsid w:val="006B23E7"/>
    <w:rsid w:val="006C0859"/>
    <w:rsid w:val="006C5D36"/>
    <w:rsid w:val="006C6324"/>
    <w:rsid w:val="006C67E4"/>
    <w:rsid w:val="006C780D"/>
    <w:rsid w:val="006C7A5F"/>
    <w:rsid w:val="006D2D92"/>
    <w:rsid w:val="006D335D"/>
    <w:rsid w:val="006D4AA1"/>
    <w:rsid w:val="006D4C3F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6336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25F6"/>
    <w:rsid w:val="00794443"/>
    <w:rsid w:val="007944A9"/>
    <w:rsid w:val="00794BC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5735B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3DBF"/>
    <w:rsid w:val="008C4DFE"/>
    <w:rsid w:val="008C6E24"/>
    <w:rsid w:val="008C721F"/>
    <w:rsid w:val="008C79DF"/>
    <w:rsid w:val="008D02CB"/>
    <w:rsid w:val="008D0E1A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0A4"/>
    <w:rsid w:val="00956CA3"/>
    <w:rsid w:val="00962488"/>
    <w:rsid w:val="0096341A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75F"/>
    <w:rsid w:val="009B383A"/>
    <w:rsid w:val="009B5E7D"/>
    <w:rsid w:val="009C297E"/>
    <w:rsid w:val="009C7AF8"/>
    <w:rsid w:val="009D29AD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514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0351"/>
    <w:rsid w:val="00AB0913"/>
    <w:rsid w:val="00AB1EAD"/>
    <w:rsid w:val="00AB2CFF"/>
    <w:rsid w:val="00AB36F4"/>
    <w:rsid w:val="00AC1A82"/>
    <w:rsid w:val="00AC2FCC"/>
    <w:rsid w:val="00AC52D5"/>
    <w:rsid w:val="00AC54C2"/>
    <w:rsid w:val="00AC5945"/>
    <w:rsid w:val="00AD0764"/>
    <w:rsid w:val="00AD0CF4"/>
    <w:rsid w:val="00AD3BE8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A66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BF5AD3"/>
    <w:rsid w:val="00C00739"/>
    <w:rsid w:val="00C00D43"/>
    <w:rsid w:val="00C010E5"/>
    <w:rsid w:val="00C01142"/>
    <w:rsid w:val="00C05B05"/>
    <w:rsid w:val="00C10B0C"/>
    <w:rsid w:val="00C15245"/>
    <w:rsid w:val="00C17C37"/>
    <w:rsid w:val="00C247A9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B15"/>
    <w:rsid w:val="00C71E21"/>
    <w:rsid w:val="00C7312C"/>
    <w:rsid w:val="00C75C51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0E78"/>
    <w:rsid w:val="00CD282E"/>
    <w:rsid w:val="00CD2B93"/>
    <w:rsid w:val="00CD3281"/>
    <w:rsid w:val="00CD3759"/>
    <w:rsid w:val="00CD6648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CF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20F2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6F53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5EC9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24FC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73F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C5E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2B20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0AD6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0AD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FD0AD6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D0AD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7214E"/>
    <w:pPr>
      <w:ind w:left="720"/>
    </w:pPr>
  </w:style>
  <w:style w:type="character" w:customStyle="1" w:styleId="BodyTextChar1">
    <w:name w:val="Body Text Char1"/>
    <w:uiPriority w:val="99"/>
    <w:locked/>
    <w:rsid w:val="00E75EC9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5EC9"/>
    <w:pPr>
      <w:jc w:val="both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E5B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124</Words>
  <Characters>713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7</cp:revision>
  <cp:lastPrinted>2013-10-03T07:56:00Z</cp:lastPrinted>
  <dcterms:created xsi:type="dcterms:W3CDTF">2014-02-21T07:28:00Z</dcterms:created>
  <dcterms:modified xsi:type="dcterms:W3CDTF">2014-03-20T11:57:00Z</dcterms:modified>
</cp:coreProperties>
</file>